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549" w:rsidRDefault="00031A31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BD3161F" wp14:editId="7D68C926">
                <wp:simplePos x="0" y="0"/>
                <wp:positionH relativeFrom="column">
                  <wp:posOffset>-1927274</wp:posOffset>
                </wp:positionH>
                <wp:positionV relativeFrom="paragraph">
                  <wp:posOffset>-112542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3114675" y="323850"/>
                              <a:ext cx="1667913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031A31" w:rsidRPr="00031A31" w:rsidRDefault="00031A31" w:rsidP="00031A31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 w:rsidRPr="00031A31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استمارة التقييم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31" y="2352675"/>
                            <a:ext cx="4478020" cy="1600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31A31" w:rsidRPr="002771A2" w:rsidRDefault="00E85DA2" w:rsidP="00E85DA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E85DA2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إدارة التغيير وتعزيز المرونة النفسيّة في بيئة العمل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BD3161F" id="Group 975" o:spid="_x0000_s1026" style="position:absolute;left:0;text-align:left;margin-left:-151.75pt;margin-top:-8.85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31146;top:3238;width:1667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5E7673A2" w14:textId="77777777" w:rsidR="00031A31" w:rsidRPr="00031A31" w:rsidRDefault="00031A31" w:rsidP="00031A31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 w:rsidRPr="00031A31"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استمارة التقييم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3526;width:44780;height:160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68A6BC4D" w14:textId="0AA0C795" w:rsidR="00031A31" w:rsidRPr="002771A2" w:rsidRDefault="00E85DA2" w:rsidP="00E85DA2">
                        <w:pPr>
                          <w:bidi w:val="0"/>
                          <w:spacing w:line="276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E85DA2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إدارة التغيير وتعزيز المرونة النفسيّة في بيئة العمل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E85DA2" w:rsidP="008E7A9C">
      <w:pPr>
        <w:tabs>
          <w:tab w:val="left" w:pos="3171"/>
        </w:tabs>
        <w:rPr>
          <w:rtl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4AD62983" wp14:editId="16DF6730">
            <wp:simplePos x="0" y="0"/>
            <wp:positionH relativeFrom="page">
              <wp:align>left</wp:align>
            </wp:positionH>
            <wp:positionV relativeFrom="paragraph">
              <wp:posOffset>3532847</wp:posOffset>
            </wp:positionV>
            <wp:extent cx="7601585" cy="3889717"/>
            <wp:effectExtent l="0" t="0" r="0" b="0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612" cy="3893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31A31" w:rsidRDefault="00031A31" w:rsidP="00F0683A">
      <w:pPr>
        <w:pageBreakBefore/>
        <w:jc w:val="center"/>
        <w:rPr>
          <w:rStyle w:val="Hyperlink"/>
          <w:rFonts w:ascii="Adobe Arabic" w:hAnsi="Adobe Arabic" w:cs="Adobe Arabic"/>
          <w:b/>
          <w:bCs/>
          <w:sz w:val="44"/>
          <w:szCs w:val="44"/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487DE78A" wp14:editId="21288628">
                <wp:extent cx="5633504" cy="593062"/>
                <wp:effectExtent l="0" t="0" r="5715" b="0"/>
                <wp:docPr id="9" name="Group 8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3957B33-D9CD-4595-A282-9B962F50B16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" name="Rectangle 2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89F0C139-8D2E-4815-85AA-8AD387D6644C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Rectangle 3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0DC3B81-ECDF-47BE-B7A5-3C9DEB746A2B}"/>
                            </a:ext>
                          </a:extLst>
                        </wps:cNvPr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" name="TextBox 7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30305C7-BF66-4334-A3C5-3F36DD88628D}"/>
                            </a:ext>
                          </a:extLst>
                        </wps:cNvPr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31A31" w:rsidRPr="00031A31" w:rsidRDefault="00F67C90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hyperlink r:id="rId10" w:history="1">
                                <w:r w:rsidR="00031A31" w:rsidRPr="00F67C90">
                                  <w:rPr>
                                    <w:rStyle w:val="Hyperlink"/>
                                    <w:rFonts w:ascii="Adobe Arabic" w:hAnsi="Adobe Arabic" w:cs="Adobe Arabic" w:hint="cs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val="en-GB"/>
                                  </w:rPr>
                                  <w:t>نموذج تقييم الدورة</w:t>
                                </w:r>
                              </w:hyperlink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">
                <v:rect id="Rectangle 2" o:spid="_x0000_s1055" style="position:absolute;width:79798;height:52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P9gMQA&#10;AADaAAAADwAAAGRycy9kb3ducmV2LnhtbESPzWrDMBCE74W+g9hCbrVcQ03jWAklENpLDk1NILeN&#10;tbFNrJVryT95+6hQ6HGY+WaYfDObVozUu8aygpcoBkFcWt1wpaD43j2/gXAeWWNrmRTcyMFm/fiQ&#10;Y6btxF80HnwlQgm7DBXU3neZlK6syaCLbEccvIvtDfog+0rqHqdQblqZxHEqDTYcFmrsaFtTeT0M&#10;RkFSzK/JtN8tj6fi/BGnw882oVSpxdP8vgLhafb/4T/6UwcOfq+EG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j/YDEAAAA2gAAAA8AAAAAAAAAAAAAAAAAmAIAAGRycy9k&#10;b3ducmV2LnhtbFBLBQYAAAAABAAEAPUAAACJAwAAAAA=&#10;" fillcolor="#f2f2f2 [3052]" stroked="f" strokeweight="1pt"/>
                <v:rect id="Rectangle 3" o:spid="_x0000_s1056" style="position:absolute;top:4539;width:79798;height:13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nIAcMA&#10;AADaAAAADwAAAGRycy9kb3ducmV2LnhtbESPT2vCQBTE70K/w/IKvUjdmIJI6io2UOhJ/BM8P7LP&#10;bDT7NmS3mvTTuwXB4zAzv2EWq9424kqdrx0rmE4SEMSl0zVXCorD9/schA/IGhvHpGAgD6vly2iB&#10;mXY33tF1HyoRIewzVGBCaDMpfWnIop+4ljh6J9dZDFF2ldQd3iLcNjJNkpm0WHNcMNhSbqi87H+t&#10;gj+zTfN82FzCdLwezl+FPbpNqtTba7/+BBGoD8/wo/2jFXzA/5V4A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nIAcMAAADaAAAADwAAAAAAAAAAAAAAAACYAgAAZHJzL2Rv&#10;d25yZXYueG1sUEsFBgAAAAAEAAQA9QAAAIgDAAAAAA==&#10;" fillcolor="#168489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57" type="#_x0000_t202" style="position:absolute;left:17965;width:43866;height:5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:rsidR="00031A31" w:rsidRPr="00031A31" w:rsidRDefault="00F67C90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hyperlink r:id="rId11" w:history="1">
                          <w:r w:rsidR="00031A31" w:rsidRPr="00F67C90">
                            <w:rPr>
                              <w:rStyle w:val="Hyperlink"/>
                              <w:rFonts w:ascii="Adobe Arabic" w:hAnsi="Adobe Arabic" w:cs="Adobe Arabic" w:hint="cs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val="en-GB"/>
                            </w:rPr>
                            <w:t>نموذج تقييم الدورة</w:t>
                          </w:r>
                        </w:hyperlink>
                      </w:p>
                    </w:txbxContent>
                  </v:textbox>
                </v:shape>
                <w10:wrap anchorx="page"/>
                <w10:anchorlock/>
              </v:group>
            </w:pict>
          </mc:Fallback>
        </mc:AlternateContent>
      </w:r>
    </w:p>
    <w:p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 ............................</w:t>
      </w:r>
    </w:p>
    <w:p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الدورة: ............................</w:t>
      </w:r>
    </w:p>
    <w:p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معبئ التقييم (اختياري): ............................</w:t>
      </w:r>
    </w:p>
    <w:p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أرجو وضع درجة كالتالي أمام كل بند: ............................</w:t>
      </w:r>
    </w:p>
    <w:p w:rsidR="001E1BF1" w:rsidRPr="00031A31" w:rsidRDefault="001E1BF1" w:rsidP="00031A31">
      <w:pPr>
        <w:jc w:val="center"/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 xml:space="preserve">1-ضعيف </w:t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 xml:space="preserve">2-مقبول   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3-جيد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 xml:space="preserve">  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4 -جيد جدا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5-ممتاز</w:t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:rsidTr="00C70FC6">
        <w:tc>
          <w:tcPr>
            <w:tcW w:w="714" w:type="pct"/>
            <w:shd w:val="clear" w:color="auto" w:fill="F2F2F2" w:themeFill="background1" w:themeFillShade="F2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F2F2F2" w:themeFill="background1" w:themeFillShade="F2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F2F2F2" w:themeFill="background1" w:themeFillShade="F2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F2F2F2" w:themeFill="background1" w:themeFillShade="F2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ملاحظات</w:t>
            </w:r>
          </w:p>
        </w:tc>
      </w:tr>
      <w:tr w:rsidR="001E1BF1" w:rsidRPr="00605EF0" w:rsidTr="00031A31">
        <w:tc>
          <w:tcPr>
            <w:tcW w:w="714" w:type="pct"/>
            <w:shd w:val="clear" w:color="auto" w:fill="auto"/>
            <w:vAlign w:val="center"/>
          </w:tcPr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أولا:</w:t>
            </w:r>
          </w:p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درجة التمكن من المادة والثقة بالنفس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مدى الترتيب وتناسق الخطبة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الهدف وحسن اختيار الموضوع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031A31">
        <w:tc>
          <w:tcPr>
            <w:tcW w:w="714" w:type="pct"/>
            <w:shd w:val="clear" w:color="auto" w:fill="auto"/>
            <w:vAlign w:val="center"/>
          </w:tcPr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ثانيا:</w:t>
            </w:r>
          </w:p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الاستفادة من الإمكانات المتوفرة في المكان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كثيرة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معدة جيدا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متنوعة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031A31">
        <w:tc>
          <w:tcPr>
            <w:tcW w:w="714" w:type="pct"/>
            <w:shd w:val="clear" w:color="auto" w:fill="auto"/>
            <w:vAlign w:val="center"/>
          </w:tcPr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ثالثا:</w:t>
            </w:r>
          </w:p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المقدمة قوية وواضحة وتشد الجمهور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النقاط الرئيسية والفرعية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استعمال الاستشهادات بكثرة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المعلومات جديدة ومفيدة ومقنعة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0F243F" w:rsidRDefault="000F243F">
      <w:r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:rsidTr="00031A31">
        <w:tc>
          <w:tcPr>
            <w:tcW w:w="714" w:type="pct"/>
            <w:shd w:val="clear" w:color="auto" w:fill="auto"/>
            <w:vAlign w:val="center"/>
          </w:tcPr>
          <w:p w:rsidR="001E1BF1" w:rsidRPr="00031A31" w:rsidRDefault="001E1BF1" w:rsidP="00031A31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lastRenderedPageBreak/>
              <w:t>رابعا:</w:t>
            </w:r>
          </w:p>
          <w:p w:rsidR="001E1BF1" w:rsidRPr="00031A31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المظهر العام لائق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الوقوف والمشي فعال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حركات اليدين مناسبة وفعالة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تعابير الوجه مناسبة وفعالة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نظرات العينين موزعة جيدا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طبقات الصوت وتعبيراته 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الوقفات بين الكلمات والجمل صحيحة 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الابتسامة والفكاهة والمرح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اللغة بسيطة ومناسبة والجمل قصيرة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031A31">
        <w:tc>
          <w:tcPr>
            <w:tcW w:w="714" w:type="pct"/>
            <w:shd w:val="clear" w:color="auto" w:fill="auto"/>
            <w:vAlign w:val="center"/>
          </w:tcPr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خامسا:</w:t>
            </w:r>
          </w:p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بالوقت ضمن المعقول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انتباه ومشاركة الجمهور مستمرة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الأسئلة والنقاش بفعالية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استماع المحاضرة للجمهور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301274" w:rsidRDefault="00301274" w:rsidP="0030127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:rsidR="00301274" w:rsidRPr="00396038" w:rsidRDefault="00301274" w:rsidP="00301274">
      <w:pPr>
        <w:bidi w:val="0"/>
        <w:spacing w:after="160" w:line="259" w:lineRule="auto"/>
        <w:jc w:val="left"/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br w:type="page"/>
      </w:r>
    </w:p>
    <w:p w:rsidR="00031A31" w:rsidRDefault="00031A31" w:rsidP="001E1BF1">
      <w:pPr>
        <w:jc w:val="center"/>
        <w:rPr>
          <w:rtl/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7AE95F25" wp14:editId="65F3F744">
                <wp:extent cx="5633504" cy="593062"/>
                <wp:effectExtent l="0" t="0" r="5715" b="0"/>
                <wp:docPr id="89180937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776546771" name="Rectangle 776546771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42231333" name="Rectangle 742231333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6568357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31A31" w:rsidRPr="00031A31" w:rsidRDefault="00F67C90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hyperlink r:id="rId12" w:history="1">
                                <w:r w:rsidR="00031A31" w:rsidRPr="00F67C90">
                                  <w:rPr>
                                    <w:rStyle w:val="Hyperlink"/>
                                    <w:rFonts w:ascii="Adobe Arabic" w:hAnsi="Adobe Arabic" w:cs="Adobe Arabic" w:hint="cs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val="en-GB"/>
                                  </w:rPr>
                                  <w:t>نموذج التقييم العام</w:t>
                                </w:r>
                              </w:hyperlink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">
                <v:rect id="Rectangle 776546771" o:spid="_x0000_s1059" style="position:absolute;width:79798;height:52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Hl5MsA&#10;AADiAAAADwAAAGRycy9kb3ducmV2LnhtbESPQWvCQBSE70L/w/IKvenGUDdt6ipFkPbiQQ2F3l6z&#10;r0lo9m2aXU3677uC4HGYmW+Y5Xq0rThT7xvHGuazBARx6UzDlYbiuJ0+gfAB2WDrmDT8kYf16m6y&#10;xNy4gfd0PoRKRAj7HDXUIXS5lL6syaKfuY44et+utxii7Ctpehwi3LYyTRIlLTYcF2rsaFNT+XM4&#10;WQ1pMS7SYbd9/vgsvt4SdfrdpKS0frgfX19ABBrDLXxtvxsNWaYWjyrL5nC5FO+AXP0D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YMeXkywAAAOIAAAAPAAAAAAAAAAAAAAAAAJgC&#10;AABkcnMvZG93bnJldi54bWxQSwUGAAAAAAQABAD1AAAAkAMAAAAA&#10;" fillcolor="#f2f2f2 [3052]" stroked="f" strokeweight="1pt"/>
                <v:rect id="Rectangle 742231333" o:spid="_x0000_s1060" style="position:absolute;top:4539;width:79798;height:13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U9iMoA&#10;AADiAAAADwAAAGRycy9kb3ducmV2LnhtbESPQUvDQBSE70L/w/IKXsRushGV2G1pA4KnorV4fmSf&#10;2djs25Ddtom/3hUEj8PMfMMs16PrxJmG0HrWkC8yEMS1Ny03Gg7vz7ePIEJENth5Jg0TBVivZldL&#10;LI2/8Bud97ERCcKhRA02xr6UMtSWHIaF74mT9+kHhzHJoZFmwEuCu06qLLuXDltOCxZ7qizVx/3J&#10;afi2r6qqpt0x5jeb6Wt7cB9+p7S+no+bJxCRxvgf/mu/GA0Pd0oVeVEU8Hsp3QG5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2VPYjKAAAA4gAAAA8AAAAAAAAAAAAAAAAAmAIA&#10;AGRycy9kb3ducmV2LnhtbFBLBQYAAAAABAAEAPUAAACPAwAAAAA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c6MoA&#10;AADiAAAADwAAAGRycy9kb3ducmV2LnhtbESPQWvCQBSE74X+h+UJvdVdtYk2dRVpKXiyqK3g7ZF9&#10;JqHZtyG7NfHfu4LQ4zAz3zDzZW9rcabWV441jIYKBHHuTMWFhu/95/MMhA/IBmvHpOFCHpaLx4c5&#10;ZsZ1vKXzLhQiQthnqKEMocmk9HlJFv3QNcTRO7nWYoiyLaRpsYtwW8uxUqm0WHFcKLGh95Ly392f&#10;1fCzOR0PL+qr+LBJ07leSbavUuunQb96AxGoD//he3ttNEymaZLOJskUbpfiHZCLK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Fg2XOjKAAAA4gAAAA8AAAAAAAAAAAAAAAAAmAIA&#10;AGRycy9kb3ducmV2LnhtbFBLBQYAAAAABAAEAPUAAACPAwAAAAA=&#10;" filled="f" stroked="f">
                  <v:textbox>
                    <w:txbxContent>
                      <w:p w:rsidR="00031A31" w:rsidRPr="00031A31" w:rsidRDefault="00F67C90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hyperlink r:id="rId13" w:history="1">
                          <w:r w:rsidR="00031A31" w:rsidRPr="00F67C90">
                            <w:rPr>
                              <w:rStyle w:val="Hyperlink"/>
                              <w:rFonts w:ascii="Adobe Arabic" w:hAnsi="Adobe Arabic" w:cs="Adobe Arabic" w:hint="cs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val="en-GB"/>
                            </w:rPr>
                            <w:t>نموذج التقييم العام</w:t>
                          </w:r>
                        </w:hyperlink>
                      </w:p>
                    </w:txbxContent>
                  </v:textbox>
                </v:shape>
                <w10:wrap anchorx="page"/>
                <w10:anchorlock/>
              </v:group>
            </w:pict>
          </mc:Fallback>
        </mc:AlternateContent>
      </w:r>
    </w:p>
    <w:p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البرنامج:</w:t>
      </w:r>
    </w:p>
    <w:p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</w:t>
      </w:r>
    </w:p>
    <w:p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المشارك:</w:t>
      </w:r>
    </w:p>
    <w:p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3C58D2D9" wp14:editId="369DA78C">
            <wp:simplePos x="0" y="0"/>
            <wp:positionH relativeFrom="margin">
              <wp:posOffset>6381750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990340004" name="Picture 7" descr="Check mark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heck mark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الشركة / الجهة:</w:t>
      </w:r>
    </w:p>
    <w:p w:rsidR="001E1BF1" w:rsidRPr="00031A31" w:rsidRDefault="00F67C90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hyperlink r:id="rId15" w:history="1">
        <w:r w:rsidR="001E1BF1" w:rsidRPr="00F67C90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الرجاء وضع علامة </w:t>
        </w:r>
        <w:r w:rsidR="00605EF0" w:rsidRPr="00F67C90">
          <w:rPr>
            <w:rStyle w:val="Hyperlink"/>
            <w:rFonts w:ascii="Sakkal Majalla" w:hAnsi="Sakkal Majalla" w:cs="Sakkal Majalla"/>
            <w:b/>
            <w:bCs/>
            <w:sz w:val="34"/>
            <w:szCs w:val="34"/>
            <w:lang w:bidi="ar-EG"/>
          </w:rPr>
          <w:sym w:font="Wingdings" w:char="F0FC"/>
        </w:r>
        <w:r w:rsidR="001E1BF1" w:rsidRPr="00F67C90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</w:t>
        </w:r>
        <w:r w:rsidR="00605EF0" w:rsidRPr="00F67C90">
          <w:rPr>
            <w:rStyle w:val="Hyperlink"/>
            <w:rFonts w:ascii="Sakkal Majalla" w:hAnsi="Sakkal Majalla" w:cs="Sakkal Majalla" w:hint="cs"/>
            <w:b/>
            <w:bCs/>
            <w:sz w:val="34"/>
            <w:szCs w:val="34"/>
            <w:rtl/>
            <w:lang w:bidi="ar-EG"/>
          </w:rPr>
          <w:t>في</w:t>
        </w:r>
        <w:r w:rsidR="001E1BF1" w:rsidRPr="00F67C90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(المربع) الذي يتوافق مع رأيك وقناعتك الشخصية</w:t>
        </w:r>
      </w:hyperlink>
      <w:bookmarkStart w:id="0" w:name="_GoBack"/>
      <w:bookmarkEnd w:id="0"/>
    </w:p>
    <w:tbl>
      <w:tblPr>
        <w:bidiVisual/>
        <w:tblW w:w="4859" w:type="pct"/>
        <w:tblInd w:w="150" w:type="dxa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tblLook w:val="01E0" w:firstRow="1" w:lastRow="1" w:firstColumn="1" w:lastColumn="1" w:noHBand="0" w:noVBand="0"/>
      </w:tblPr>
      <w:tblGrid>
        <w:gridCol w:w="5125"/>
        <w:gridCol w:w="1106"/>
        <w:gridCol w:w="1121"/>
        <w:gridCol w:w="992"/>
        <w:gridCol w:w="1264"/>
        <w:gridCol w:w="773"/>
      </w:tblGrid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تاريخ عقد البرنامج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مدة تنفيذ البرنامج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عدد ساعات التدريب اليومية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قاعة التدريب (السعة / الإضاءة)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خدمات التغذية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الاستراحات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تجانس المتدربين علميا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العرض التدريبية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031A31">
        <w:trPr>
          <w:trHeight w:val="310"/>
        </w:trPr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توافق اهداف البرنامج مع احتياجاتك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المحتوى العلمي للبرنامج</w:t>
            </w:r>
          </w:p>
          <w:p w:rsidR="00605EF0" w:rsidRPr="00605EF0" w:rsidRDefault="00605EF0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lastRenderedPageBreak/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أساليب التدريب التي أتبعت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الموازنة بين الجانب النظري والتطبيقي 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الالتزام بالموعد المحدد للمحاضرة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تمكنه من المادة العلمية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:rsidR="001E1BF1" w:rsidRPr="00031A31" w:rsidRDefault="009654D6" w:rsidP="001E1BF1">
      <w:pPr>
        <w:rPr>
          <w:rStyle w:val="Hyperlink"/>
          <w:rFonts w:ascii="Adobe Arabic" w:hAnsi="Adobe Arabic" w:cs="Adobe Arabic"/>
          <w:b/>
          <w:bCs/>
          <w:color w:val="168489"/>
          <w:sz w:val="42"/>
          <w:szCs w:val="42"/>
          <w:u w:val="double"/>
          <w:rtl/>
          <w:lang w:bidi="ar-EG"/>
        </w:rPr>
      </w:pPr>
      <w:hyperlink r:id="rId16" w:history="1">
        <w:r w:rsidR="001E1BF1" w:rsidRPr="00031A31">
          <w:rPr>
            <w:rStyle w:val="Hyperlink"/>
            <w:rFonts w:ascii="Adobe Arabic" w:hAnsi="Adobe Arabic" w:cs="Adobe Arabic"/>
            <w:b/>
            <w:bCs/>
            <w:color w:val="168489"/>
            <w:sz w:val="42"/>
            <w:szCs w:val="42"/>
            <w:u w:val="double"/>
            <w:rtl/>
            <w:lang w:bidi="ar-EG"/>
          </w:rPr>
          <w:t>الرجاء الإفادة بأية ملاحظات أخرى</w:t>
        </w:r>
      </w:hyperlink>
      <w:r w:rsidR="00F54E6C">
        <w:rPr>
          <w:rStyle w:val="Hyperlink"/>
          <w:rFonts w:ascii="Adobe Arabic" w:hAnsi="Adobe Arabic" w:cs="Adobe Arabic" w:hint="cs"/>
          <w:b/>
          <w:bCs/>
          <w:color w:val="168489"/>
          <w:sz w:val="42"/>
          <w:szCs w:val="42"/>
          <w:u w:val="double"/>
          <w:rtl/>
          <w:lang w:bidi="ar-EG"/>
        </w:rPr>
        <w:t>:</w:t>
      </w:r>
    </w:p>
    <w:p w:rsidR="001E1BF1" w:rsidRPr="001E1BF1" w:rsidRDefault="001E1BF1" w:rsidP="00031A31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1E1BF1" w:rsidRPr="001E1BF1" w:rsidRDefault="001E1BF1" w:rsidP="00031A31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301274" w:rsidRPr="00301274" w:rsidRDefault="00301274" w:rsidP="00301274">
      <w:pPr>
        <w:rPr>
          <w:sz w:val="40"/>
          <w:szCs w:val="44"/>
          <w:lang w:bidi="ar-EG"/>
        </w:rPr>
      </w:pPr>
    </w:p>
    <w:sectPr w:rsidR="00301274" w:rsidRPr="00301274" w:rsidSect="00F0683A">
      <w:headerReference w:type="default" r:id="rId17"/>
      <w:footerReference w:type="default" r:id="rId18"/>
      <w:footerReference w:type="first" r:id="rId19"/>
      <w:pgSz w:w="11906" w:h="16838" w:code="9"/>
      <w:pgMar w:top="720" w:right="720" w:bottom="720" w:left="720" w:header="708" w:footer="277" w:gutter="0"/>
      <w:pgNumType w:start="0"/>
      <w:cols w:space="708"/>
      <w:titlePg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4D6" w:rsidRDefault="009654D6" w:rsidP="00F53D08">
      <w:pPr>
        <w:spacing w:line="240" w:lineRule="auto"/>
      </w:pPr>
      <w:r>
        <w:separator/>
      </w:r>
    </w:p>
  </w:endnote>
  <w:endnote w:type="continuationSeparator" w:id="0">
    <w:p w:rsidR="009654D6" w:rsidRDefault="009654D6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Dubai">
    <w:altName w:val="Arial"/>
    <w:charset w:val="00"/>
    <w:family w:val="swiss"/>
    <w:pitch w:val="variable"/>
    <w:sig w:usb0="80002067" w:usb1="80000000" w:usb2="00000008" w:usb3="00000000" w:csb0="00000041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40"/>
        <w:szCs w:val="44"/>
        <w:rtl/>
      </w:rPr>
      <w:id w:val="20830179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31A31" w:rsidRPr="00031A31" w:rsidRDefault="00F54E6C" w:rsidP="00031A31">
        <w:pPr>
          <w:pStyle w:val="Footer"/>
          <w:ind w:left="9360"/>
          <w:jc w:val="left"/>
          <w:rPr>
            <w:sz w:val="40"/>
            <w:szCs w:val="44"/>
          </w:rPr>
        </w:pPr>
        <w:r w:rsidRPr="00F54E6C">
          <w:rPr>
            <w:szCs w:val="28"/>
            <w:rtl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4E10C205" wp14:editId="73F018BF">
                  <wp:simplePos x="0" y="0"/>
                  <wp:positionH relativeFrom="column">
                    <wp:posOffset>4479378</wp:posOffset>
                  </wp:positionH>
                  <wp:positionV relativeFrom="paragraph">
                    <wp:posOffset>124062</wp:posOffset>
                  </wp:positionV>
                  <wp:extent cx="1562100" cy="247650"/>
                  <wp:effectExtent l="0" t="0" r="0" b="0"/>
                  <wp:wrapNone/>
                  <wp:docPr id="3" name="مربع نص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6210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54E6C" w:rsidRPr="00290E2B" w:rsidRDefault="00F54E6C" w:rsidP="00F54E6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A8D08D" w:themeColor="accent6" w:themeTint="99"/>
                                  <w:sz w:val="20"/>
                                  <w:szCs w:val="24"/>
                                  <w:lang w:bidi="ar-JO"/>
                                </w:rPr>
                              </w:pPr>
                              <w:r w:rsidRPr="00290E2B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A8D08D" w:themeColor="accent6" w:themeTint="99"/>
                                  <w:sz w:val="20"/>
                                  <w:szCs w:val="24"/>
                                  <w:rtl/>
                                  <w:lang w:bidi="ar-JO"/>
                                </w:rPr>
                                <w:t>مركز أبحاث الدولية للتدريب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3" o:spid="_x0000_s1065" type="#_x0000_t202" style="position:absolute;left:0;text-align:left;margin-left:352.7pt;margin-top:9.75pt;width:123pt;height:1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" filled="f" stroked="f" strokeweight=".5pt">
                  <v:textbox>
                    <w:txbxContent>
                      <w:p w:rsidR="00F54E6C" w:rsidRPr="00290E2B" w:rsidRDefault="00F54E6C" w:rsidP="00F54E6C">
                        <w:pPr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A8D08D" w:themeColor="accent6" w:themeTint="99"/>
                            <w:sz w:val="20"/>
                            <w:szCs w:val="24"/>
                            <w:lang w:bidi="ar-JO"/>
                          </w:rPr>
                        </w:pPr>
                        <w:r w:rsidRPr="00290E2B">
                          <w:rPr>
                            <w:rFonts w:asciiTheme="majorBidi" w:hAnsiTheme="majorBidi" w:cstheme="majorBidi"/>
                            <w:b/>
                            <w:bCs/>
                            <w:color w:val="A8D08D" w:themeColor="accent6" w:themeTint="99"/>
                            <w:sz w:val="20"/>
                            <w:szCs w:val="24"/>
                            <w:rtl/>
                            <w:lang w:bidi="ar-JO"/>
                          </w:rPr>
                          <w:t>مركز أبحاث الدولية للتدريب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031A31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1CFBEB6A" wp14:editId="0782FBBB">
                  <wp:simplePos x="0" y="0"/>
                  <wp:positionH relativeFrom="page">
                    <wp:align>left</wp:align>
                  </wp:positionH>
                  <wp:positionV relativeFrom="paragraph">
                    <wp:posOffset>-3498850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Group 39" o:spid="_x0000_s1026" style="position:absolute;left:0;text-align:left;margin-left:0;margin-top:-275.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6JgMsA&#10;AADiAAAADwAAAGRycy9kb3ducmV2LnhtbESPQWvCQBSE74X+h+UVequ7Ghpj6ioqLUgRRFvQ4yP7&#10;mgSzb0N2G9N/3y0UPA4z8w0zXw62ET11vnasYTxSIIgLZ2ouNXx+vD1lIHxANtg4Jg0/5GG5uL+b&#10;Y27clQ/UH0MpIoR9jhqqENpcSl9UZNGPXEscvS/XWQxRdqU0HV4j3DZyolQqLdYcFypsaVNRcTl+&#10;Ww2zlUrXyfj8fuppv3u9HLaqWZ+1fnwYVi8gAg3hFv5vb42GJMue1TSdJvB3Kd4BufgF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XPomAywAAAOIAAAAPAAAAAAAAAAAAAAAAAJgC&#10;AABkcnMvZG93bnJldi54bWxQSwUGAAAAAAQABAD1AAAAkAMA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ITccoA&#10;AADiAAAADwAAAGRycy9kb3ducmV2LnhtbESPQUsDMRSE70L/Q3iCN5u11e6yNi1FKErrxdaLt+fm&#10;7WZx8xKS2K7/3hQEj8PMfMMs16MdxIlC7B0ruJsWIIgbp3vuFLwft7cViJiQNQ6OScEPRVivJldL&#10;rLU78xudDqkTGcKxRgUmJV9LGRtDFuPUeeLstS5YTFmGTuqA5wy3g5wVxUJa7DkvGPT0ZKj5Onxb&#10;Bfvw4V/N8859btvZrj3OZWm8VOrmetw8gkg0pv/wX/tFK5hX1UNRLsp7uFzKd0Cuf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GJSE3HKAAAA4gAAAA8AAAAAAAAAAAAAAAAAmAIA&#10;AGRycy9kb3ducmV2LnhtbFBLBQYAAAAABAAEAPUAAACPAwAA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031A31" w:rsidRPr="00031A31">
          <w:rPr>
            <w:color w:val="168489"/>
            <w:sz w:val="40"/>
            <w:szCs w:val="44"/>
          </w:rPr>
          <w:fldChar w:fldCharType="begin"/>
        </w:r>
        <w:r w:rsidR="00031A31" w:rsidRPr="00031A31">
          <w:rPr>
            <w:color w:val="168489"/>
            <w:sz w:val="40"/>
            <w:szCs w:val="44"/>
          </w:rPr>
          <w:instrText xml:space="preserve"> PAGE   \* MERGEFORMAT </w:instrText>
        </w:r>
        <w:r w:rsidR="00031A31" w:rsidRPr="00031A31">
          <w:rPr>
            <w:color w:val="168489"/>
            <w:sz w:val="40"/>
            <w:szCs w:val="44"/>
          </w:rPr>
          <w:fldChar w:fldCharType="separate"/>
        </w:r>
        <w:r w:rsidR="00F67C90">
          <w:rPr>
            <w:noProof/>
            <w:color w:val="168489"/>
            <w:sz w:val="40"/>
            <w:szCs w:val="44"/>
            <w:rtl/>
          </w:rPr>
          <w:t>4</w:t>
        </w:r>
        <w:r w:rsidR="00031A31" w:rsidRPr="00031A31">
          <w:rPr>
            <w:noProof/>
            <w:color w:val="168489"/>
            <w:sz w:val="40"/>
            <w:szCs w:val="44"/>
          </w:rPr>
          <w:fldChar w:fldCharType="end"/>
        </w:r>
      </w:p>
    </w:sdtContent>
  </w:sdt>
  <w:p w:rsidR="008D42C1" w:rsidRPr="000F243F" w:rsidRDefault="00F54E6C" w:rsidP="000F243F">
    <w:pPr>
      <w:pStyle w:val="Footer"/>
      <w:rPr>
        <w:szCs w:val="28"/>
        <w:rtl/>
      </w:rPr>
    </w:pPr>
    <w:r w:rsidRPr="00F54E6C">
      <w:rPr>
        <w:szCs w:val="28"/>
        <w:rtl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CF25CE8" wp14:editId="58E3247E">
              <wp:simplePos x="0" y="0"/>
              <wp:positionH relativeFrom="column">
                <wp:posOffset>4485802</wp:posOffset>
              </wp:positionH>
              <wp:positionV relativeFrom="paragraph">
                <wp:posOffset>635</wp:posOffset>
              </wp:positionV>
              <wp:extent cx="1605517" cy="304800"/>
              <wp:effectExtent l="0" t="0" r="0" b="0"/>
              <wp:wrapNone/>
              <wp:docPr id="2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05517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54E6C" w:rsidRPr="00F8674D" w:rsidRDefault="00F54E6C" w:rsidP="00F54E6C">
                          <w:pPr>
                            <w:bidi w:val="0"/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</w:rPr>
                          </w:pPr>
                          <w:hyperlink r:id="rId1" w:history="1">
                            <w:r w:rsidRPr="00A12A1D">
                              <w:rPr>
                                <w:rStyle w:val="Header"/>
                                <w:rFonts w:ascii="Sakkal Majalla" w:hAnsi="Sakkal Majalla" w:cs="Sakkal Majalla"/>
                              </w:rPr>
                              <w:t>www.dawliatraining.com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066" style="position:absolute;left:0;text-align:left;margin-left:353.2pt;margin-top:.05pt;width:126.4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" filled="f" stroked="f" strokeweight="1pt">
              <v:textbox>
                <w:txbxContent>
                  <w:p w:rsidR="00F54E6C" w:rsidRPr="00F8674D" w:rsidRDefault="00F54E6C" w:rsidP="00F54E6C">
                    <w:pPr>
                      <w:bidi w:val="0"/>
                      <w:spacing w:line="240" w:lineRule="auto"/>
                      <w:jc w:val="center"/>
                      <w:rPr>
                        <w:rFonts w:ascii="Sakkal Majalla" w:hAnsi="Sakkal Majalla" w:cs="Sakkal Majalla"/>
                      </w:rPr>
                    </w:pPr>
                    <w:hyperlink r:id="rId2" w:history="1">
                      <w:r w:rsidRPr="00A12A1D">
                        <w:rPr>
                          <w:rStyle w:val="Header"/>
                          <w:rFonts w:ascii="Sakkal Majalla" w:hAnsi="Sakkal Majalla" w:cs="Sakkal Majalla"/>
                        </w:rPr>
                        <w:t>www.dawliatraining.com</w:t>
                      </w:r>
                    </w:hyperlink>
                  </w:p>
                </w:txbxContent>
              </v:textbox>
            </v:rect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5320E95" wp14:editId="2C6656F7">
              <wp:simplePos x="0" y="0"/>
              <wp:positionH relativeFrom="column">
                <wp:posOffset>1066165</wp:posOffset>
              </wp:positionH>
              <wp:positionV relativeFrom="paragraph">
                <wp:posOffset>244948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F54E6C" w:rsidRPr="00DC31A5" w:rsidRDefault="00F54E6C" w:rsidP="00F54E6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:rsidR="00F54E6C" w:rsidRPr="00DC31A5" w:rsidRDefault="00F54E6C" w:rsidP="00F54E6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3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F54E6C" w:rsidRPr="00DC31A5" w:rsidRDefault="00F54E6C" w:rsidP="00F54E6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F54E6C" w:rsidRPr="00DC31A5" w:rsidRDefault="00F54E6C" w:rsidP="00F54E6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:rsidR="00F54E6C" w:rsidRDefault="00F54E6C" w:rsidP="00F54E6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:rsidR="00F54E6C" w:rsidRPr="00DC31A5" w:rsidRDefault="00F54E6C" w:rsidP="00F54E6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067" style="position:absolute;left:0;text-align:left;margin-left:83.95pt;margin-top:19.3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" filled="f" stroked="f" strokeweight="1pt">
              <v:textbox>
                <w:txbxContent>
                  <w:p w:rsidR="00F54E6C" w:rsidRPr="00DC31A5" w:rsidRDefault="00F54E6C" w:rsidP="00F54E6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:rsidR="00F54E6C" w:rsidRPr="00DC31A5" w:rsidRDefault="00F54E6C" w:rsidP="00F54E6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4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F54E6C" w:rsidRPr="00DC31A5" w:rsidRDefault="00F54E6C" w:rsidP="00F54E6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tircjo</w:t>
                    </w:r>
                    <w:proofErr w:type="spellEnd"/>
                  </w:p>
                  <w:p w:rsidR="00F54E6C" w:rsidRPr="00DC31A5" w:rsidRDefault="00F54E6C" w:rsidP="00F54E6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:rsidR="00F54E6C" w:rsidRDefault="00F54E6C" w:rsidP="00F54E6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:rsidR="00F54E6C" w:rsidRPr="00DC31A5" w:rsidRDefault="00F54E6C" w:rsidP="00F54E6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43F" w:rsidRPr="000F243F" w:rsidRDefault="00F0683A" w:rsidP="00F0683A">
    <w:pPr>
      <w:pStyle w:val="Footer"/>
      <w:tabs>
        <w:tab w:val="clear" w:pos="4680"/>
        <w:tab w:val="clear" w:pos="9360"/>
        <w:tab w:val="center" w:pos="5233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4D6" w:rsidRDefault="009654D6" w:rsidP="00F53D08">
      <w:pPr>
        <w:spacing w:line="240" w:lineRule="auto"/>
      </w:pPr>
      <w:r>
        <w:separator/>
      </w:r>
    </w:p>
  </w:footnote>
  <w:footnote w:type="continuationSeparator" w:id="0">
    <w:p w:rsidR="009654D6" w:rsidRDefault="009654D6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274" w:rsidRPr="00902465" w:rsidRDefault="00031A31" w:rsidP="00031A31">
    <w:pPr>
      <w:pStyle w:val="Header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76041D34" wp14:editId="16E155D2">
          <wp:simplePos x="0" y="0"/>
          <wp:positionH relativeFrom="leftMargin">
            <wp:posOffset>844550</wp:posOffset>
          </wp:positionH>
          <wp:positionV relativeFrom="paragraph">
            <wp:posOffset>-377825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DA60B91" wp14:editId="46168EF2">
              <wp:simplePos x="0" y="0"/>
              <wp:positionH relativeFrom="page">
                <wp:posOffset>-257175</wp:posOffset>
              </wp:positionH>
              <wp:positionV relativeFrom="paragraph">
                <wp:posOffset>-443865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1A31" w:rsidRPr="00031A31" w:rsidRDefault="00E85DA2" w:rsidP="00031A31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E85DA2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إدارة التغيير وتعزيز المرونة النفسيّة في بيئة العمل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استمارة التقييم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2FAD37F" id="Group 38" o:spid="_x0000_s1062" style="position:absolute;left:0;text-align:left;margin-left:-20.25pt;margin-top:-34.95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">
              <v:shape id="شكل حر 769906" o:spid="_x0000_s1063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7F3F34F9" w14:textId="76F6B265" w:rsidR="00031A31" w:rsidRPr="00031A31" w:rsidRDefault="00E85DA2" w:rsidP="00031A31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E85DA2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إدارة التغيير وتعزيز المرونة النفسيّة في بيئة العمل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استمارة التقييم</w:t>
                      </w:r>
                    </w:p>
                  </w:txbxContent>
                </v:textbox>
              </v:shape>
              <v:shape id="شكل حر 769907" o:spid="_x0000_s1064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  <w:r w:rsidR="004A0F3E">
      <w:rPr>
        <w:lang w:bidi="ar-EG"/>
      </w:rPr>
      <w:t xml:space="preserve"> </w:t>
    </w:r>
    <w:r w:rsidR="000F243F">
      <w:rPr>
        <w:rFonts w:ascii="Dubai" w:hAnsi="Dubai" w:cs="Dubai" w:hint="cs"/>
        <w:sz w:val="32"/>
        <w:rtl/>
      </w:rPr>
      <w:t xml:space="preserve"> </w:t>
    </w:r>
  </w:p>
  <w:p w:rsidR="008D42C1" w:rsidRDefault="008D42C1" w:rsidP="00031A31">
    <w:pPr>
      <w:pStyle w:val="Header"/>
      <w:rPr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00.2pt;height:373.4pt" o:bullet="t">
        <v:imagedata r:id="rId1" o:title="Picture1"/>
      </v:shape>
    </w:pict>
  </w:numPicBullet>
  <w:abstractNum w:abstractNumId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3"/>
  </w:num>
  <w:num w:numId="3">
    <w:abstractNumId w:val="14"/>
  </w:num>
  <w:num w:numId="4">
    <w:abstractNumId w:val="23"/>
  </w:num>
  <w:num w:numId="5">
    <w:abstractNumId w:val="2"/>
  </w:num>
  <w:num w:numId="6">
    <w:abstractNumId w:val="1"/>
  </w:num>
  <w:num w:numId="7">
    <w:abstractNumId w:val="10"/>
  </w:num>
  <w:num w:numId="8">
    <w:abstractNumId w:val="22"/>
  </w:num>
  <w:num w:numId="9">
    <w:abstractNumId w:val="18"/>
  </w:num>
  <w:num w:numId="10">
    <w:abstractNumId w:val="26"/>
  </w:num>
  <w:num w:numId="11">
    <w:abstractNumId w:val="16"/>
  </w:num>
  <w:num w:numId="12">
    <w:abstractNumId w:val="30"/>
  </w:num>
  <w:num w:numId="13">
    <w:abstractNumId w:val="7"/>
  </w:num>
  <w:num w:numId="14">
    <w:abstractNumId w:val="9"/>
  </w:num>
  <w:num w:numId="15">
    <w:abstractNumId w:val="5"/>
  </w:num>
  <w:num w:numId="16">
    <w:abstractNumId w:val="21"/>
  </w:num>
  <w:num w:numId="17">
    <w:abstractNumId w:val="24"/>
  </w:num>
  <w:num w:numId="18">
    <w:abstractNumId w:val="0"/>
  </w:num>
  <w:num w:numId="19">
    <w:abstractNumId w:val="17"/>
  </w:num>
  <w:num w:numId="20">
    <w:abstractNumId w:val="28"/>
  </w:num>
  <w:num w:numId="21">
    <w:abstractNumId w:val="12"/>
  </w:num>
  <w:num w:numId="22">
    <w:abstractNumId w:val="6"/>
  </w:num>
  <w:num w:numId="23">
    <w:abstractNumId w:val="19"/>
  </w:num>
  <w:num w:numId="24">
    <w:abstractNumId w:val="15"/>
  </w:num>
  <w:num w:numId="25">
    <w:abstractNumId w:val="8"/>
  </w:num>
  <w:num w:numId="26">
    <w:abstractNumId w:val="25"/>
  </w:num>
  <w:num w:numId="27">
    <w:abstractNumId w:val="3"/>
  </w:num>
  <w:num w:numId="28">
    <w:abstractNumId w:val="20"/>
  </w:num>
  <w:num w:numId="29">
    <w:abstractNumId w:val="29"/>
  </w:num>
  <w:num w:numId="30">
    <w:abstractNumId w:val="11"/>
  </w:num>
  <w:num w:numId="31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DA2"/>
    <w:rsid w:val="00015BA6"/>
    <w:rsid w:val="000175C5"/>
    <w:rsid w:val="00017C30"/>
    <w:rsid w:val="00026EBD"/>
    <w:rsid w:val="00031285"/>
    <w:rsid w:val="00031A31"/>
    <w:rsid w:val="00040B1C"/>
    <w:rsid w:val="00052041"/>
    <w:rsid w:val="00057FFB"/>
    <w:rsid w:val="0006418D"/>
    <w:rsid w:val="000724CA"/>
    <w:rsid w:val="00075B3B"/>
    <w:rsid w:val="00081158"/>
    <w:rsid w:val="00090487"/>
    <w:rsid w:val="000B4041"/>
    <w:rsid w:val="000C4B58"/>
    <w:rsid w:val="000D2BF9"/>
    <w:rsid w:val="000F243F"/>
    <w:rsid w:val="000F65A1"/>
    <w:rsid w:val="001101A0"/>
    <w:rsid w:val="00145EBB"/>
    <w:rsid w:val="00146067"/>
    <w:rsid w:val="00150A53"/>
    <w:rsid w:val="00194181"/>
    <w:rsid w:val="00195C1F"/>
    <w:rsid w:val="001D1A3B"/>
    <w:rsid w:val="001D350A"/>
    <w:rsid w:val="001E1BF1"/>
    <w:rsid w:val="001F0B9B"/>
    <w:rsid w:val="002021EF"/>
    <w:rsid w:val="00206D6C"/>
    <w:rsid w:val="0021196B"/>
    <w:rsid w:val="0022035D"/>
    <w:rsid w:val="00220C53"/>
    <w:rsid w:val="00226469"/>
    <w:rsid w:val="00235BF7"/>
    <w:rsid w:val="00260F13"/>
    <w:rsid w:val="00283647"/>
    <w:rsid w:val="0028392F"/>
    <w:rsid w:val="002A1158"/>
    <w:rsid w:val="002C1700"/>
    <w:rsid w:val="002C59BF"/>
    <w:rsid w:val="002D301E"/>
    <w:rsid w:val="002F58A5"/>
    <w:rsid w:val="003000E6"/>
    <w:rsid w:val="00301274"/>
    <w:rsid w:val="00305CD1"/>
    <w:rsid w:val="0032182E"/>
    <w:rsid w:val="00340194"/>
    <w:rsid w:val="00351640"/>
    <w:rsid w:val="00363F3E"/>
    <w:rsid w:val="0036611D"/>
    <w:rsid w:val="00383BA6"/>
    <w:rsid w:val="003B53C5"/>
    <w:rsid w:val="003B59F9"/>
    <w:rsid w:val="003B6397"/>
    <w:rsid w:val="003C2153"/>
    <w:rsid w:val="003C3033"/>
    <w:rsid w:val="003D7BDE"/>
    <w:rsid w:val="003E4F85"/>
    <w:rsid w:val="003F3631"/>
    <w:rsid w:val="00402CAC"/>
    <w:rsid w:val="00404549"/>
    <w:rsid w:val="00406F1C"/>
    <w:rsid w:val="00434D3A"/>
    <w:rsid w:val="00440E77"/>
    <w:rsid w:val="004551E6"/>
    <w:rsid w:val="004A0F3E"/>
    <w:rsid w:val="004B21EA"/>
    <w:rsid w:val="004C02BF"/>
    <w:rsid w:val="004C311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605EF0"/>
    <w:rsid w:val="006062A0"/>
    <w:rsid w:val="00610759"/>
    <w:rsid w:val="00612365"/>
    <w:rsid w:val="006125A9"/>
    <w:rsid w:val="00620AB0"/>
    <w:rsid w:val="00635307"/>
    <w:rsid w:val="00636A52"/>
    <w:rsid w:val="0064382C"/>
    <w:rsid w:val="00643F60"/>
    <w:rsid w:val="00685B67"/>
    <w:rsid w:val="006A6D23"/>
    <w:rsid w:val="006A7D92"/>
    <w:rsid w:val="006B6382"/>
    <w:rsid w:val="006C0B9D"/>
    <w:rsid w:val="006C3ECB"/>
    <w:rsid w:val="006D1D4D"/>
    <w:rsid w:val="006E04F3"/>
    <w:rsid w:val="006F4600"/>
    <w:rsid w:val="0070718C"/>
    <w:rsid w:val="00774F12"/>
    <w:rsid w:val="007900DD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4651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42C1"/>
    <w:rsid w:val="008D6825"/>
    <w:rsid w:val="008E3919"/>
    <w:rsid w:val="008E5CB0"/>
    <w:rsid w:val="008E7A9C"/>
    <w:rsid w:val="008F266E"/>
    <w:rsid w:val="008F4053"/>
    <w:rsid w:val="00900F65"/>
    <w:rsid w:val="00902465"/>
    <w:rsid w:val="00956C42"/>
    <w:rsid w:val="009654D6"/>
    <w:rsid w:val="00984B17"/>
    <w:rsid w:val="00985605"/>
    <w:rsid w:val="009A0B1B"/>
    <w:rsid w:val="009A62A9"/>
    <w:rsid w:val="009A6AC5"/>
    <w:rsid w:val="009B4AF8"/>
    <w:rsid w:val="009F6370"/>
    <w:rsid w:val="00A01020"/>
    <w:rsid w:val="00A050E3"/>
    <w:rsid w:val="00A249AA"/>
    <w:rsid w:val="00A25638"/>
    <w:rsid w:val="00A34F28"/>
    <w:rsid w:val="00A651BF"/>
    <w:rsid w:val="00A80DC9"/>
    <w:rsid w:val="00A864D0"/>
    <w:rsid w:val="00A9124F"/>
    <w:rsid w:val="00A94163"/>
    <w:rsid w:val="00AB6ABD"/>
    <w:rsid w:val="00AD1B50"/>
    <w:rsid w:val="00AE3BF6"/>
    <w:rsid w:val="00B04A3D"/>
    <w:rsid w:val="00B246E6"/>
    <w:rsid w:val="00B30CCA"/>
    <w:rsid w:val="00B36E13"/>
    <w:rsid w:val="00B37BEB"/>
    <w:rsid w:val="00B57307"/>
    <w:rsid w:val="00B72FA3"/>
    <w:rsid w:val="00B85C78"/>
    <w:rsid w:val="00B9126E"/>
    <w:rsid w:val="00B9763C"/>
    <w:rsid w:val="00BA71A8"/>
    <w:rsid w:val="00BC4B17"/>
    <w:rsid w:val="00BE3CCA"/>
    <w:rsid w:val="00C02D67"/>
    <w:rsid w:val="00C13BE5"/>
    <w:rsid w:val="00C270E4"/>
    <w:rsid w:val="00C70FC6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152DE"/>
    <w:rsid w:val="00D26A0B"/>
    <w:rsid w:val="00D313B8"/>
    <w:rsid w:val="00D32D17"/>
    <w:rsid w:val="00D6468C"/>
    <w:rsid w:val="00D804C6"/>
    <w:rsid w:val="00DB7EB2"/>
    <w:rsid w:val="00DD042E"/>
    <w:rsid w:val="00DE265B"/>
    <w:rsid w:val="00DF5C16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85DA2"/>
    <w:rsid w:val="00E90509"/>
    <w:rsid w:val="00EA45AB"/>
    <w:rsid w:val="00EC0F6F"/>
    <w:rsid w:val="00EC72AC"/>
    <w:rsid w:val="00EE5B34"/>
    <w:rsid w:val="00EF2182"/>
    <w:rsid w:val="00EF63CC"/>
    <w:rsid w:val="00F03305"/>
    <w:rsid w:val="00F0683A"/>
    <w:rsid w:val="00F2280D"/>
    <w:rsid w:val="00F2433A"/>
    <w:rsid w:val="00F25898"/>
    <w:rsid w:val="00F428EB"/>
    <w:rsid w:val="00F472D2"/>
    <w:rsid w:val="00F53D08"/>
    <w:rsid w:val="00F54E6C"/>
    <w:rsid w:val="00F657CC"/>
    <w:rsid w:val="00F66A05"/>
    <w:rsid w:val="00F67767"/>
    <w:rsid w:val="00F67C90"/>
    <w:rsid w:val="00F776CF"/>
    <w:rsid w:val="00F82E4B"/>
    <w:rsid w:val="00F91B1A"/>
    <w:rsid w:val="00FC3807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5B9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awliatraining.com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dawliatraining.com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dawliatraining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awliatraining.co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awliatraining.com/" TargetMode="External"/><Relationship Id="rId10" Type="http://schemas.openxmlformats.org/officeDocument/2006/relationships/hyperlink" Target="http://www.dawliatraining.com/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2.jpg"/><Relationship Id="rId14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awliatraining.com" TargetMode="External"/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Relationship Id="rId4" Type="http://schemas.openxmlformats.org/officeDocument/2006/relationships/hyperlink" Target="http://www.dawliatraining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575;&#1587;&#1578;&#1605;&#1575;&#1585;&#1577;%20&#1575;&#1604;&#1578;&#1602;&#1610;&#1610;&#160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FB1F4F6F-4F06-494B-A7B1-90D54C18B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استمارة التقييم</Template>
  <TotalTime>5</TotalTime>
  <Pages>5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user</cp:lastModifiedBy>
  <cp:revision>3</cp:revision>
  <cp:lastPrinted>2022-03-26T18:07:00Z</cp:lastPrinted>
  <dcterms:created xsi:type="dcterms:W3CDTF">2024-06-30T05:36:00Z</dcterms:created>
  <dcterms:modified xsi:type="dcterms:W3CDTF">2024-11-24T08:06:00Z</dcterms:modified>
</cp:coreProperties>
</file>